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DD" w:rsidRDefault="000704DD" w:rsidP="000704DD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0704DD" w:rsidRPr="000F71E0" w:rsidTr="00DB19BE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Version Control</w:t>
            </w:r>
          </w:p>
        </w:tc>
      </w:tr>
      <w:tr w:rsidR="000704DD" w:rsidRPr="000F71E0" w:rsidTr="00DB19BE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Version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Date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Author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Revision Notes</w:t>
            </w:r>
          </w:p>
        </w:tc>
      </w:tr>
      <w:tr w:rsidR="000704DD" w:rsidRPr="00C52528" w:rsidTr="00DB19BE">
        <w:trPr>
          <w:trHeight w:val="340"/>
        </w:trPr>
        <w:tc>
          <w:tcPr>
            <w:tcW w:w="737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  <w:tc>
          <w:tcPr>
            <w:tcW w:w="1129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  <w:tc>
          <w:tcPr>
            <w:tcW w:w="2420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  <w:tc>
          <w:tcPr>
            <w:tcW w:w="4389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</w:tr>
    </w:tbl>
    <w:p w:rsidR="000704DD" w:rsidRDefault="000704DD" w:rsidP="000704DD"/>
    <w:p w:rsidR="000704DD" w:rsidRDefault="000704DD" w:rsidP="000704DD"/>
    <w:p w:rsidR="000704DD" w:rsidRPr="008843C9" w:rsidRDefault="000704DD" w:rsidP="00611640">
      <w:pPr>
        <w:pStyle w:val="Heading1"/>
      </w:pPr>
      <w:r w:rsidRPr="008843C9">
        <w:t xml:space="preserve">Purpose of this document</w:t>
      </w:r>
    </w:p>
    <w:p w:rsidR="000704DD" w:rsidRDefault="000704DD" w:rsidP="000704DD">
      <w:pPr>
        <w:pStyle w:val="Comments"/>
      </w:pPr>
      <w:r w:rsidRPr="00842903">
        <w:t xml:space="preserve">[Learn more about Determine Budget. ]</w:t>
      </w:r>
      <w:r w:rsidR="0064587B">
        <w:t xml:space="preserve"/>
      </w:r>
      <w:hyperlink r:id="rId7" w:tooltip="Determinar o orçamento" w:history="1">
        <w:r w:rsidR="0064587B" w:rsidRPr="00F96AD2">
          <w:rPr>
            <w:rStyle w:val="Hyperlink"/>
          </w:rPr>
          <w:t/>
        </w:r>
      </w:hyperlink>
      <w:r w:rsidR="00BA1A9E">
        <w:t/>
      </w:r>
    </w:p>
    <w:p w:rsidR="003D377B" w:rsidRDefault="000D7659" w:rsidP="003D377B">
      <w:r>
        <w:t xml:space="preserve">Detail the project budget, explaining how it was determined (basis of estimates, assumptions used, ...).</w:t>
      </w:r>
    </w:p>
    <w:p w:rsidR="008843C9" w:rsidRDefault="008843C9" w:rsidP="003D377B"/>
    <w:p w:rsidR="000D7659" w:rsidRDefault="000D7659" w:rsidP="00611640">
      <w:pPr>
        <w:pStyle w:val="Heading1"/>
      </w:pPr>
      <w:r w:rsidRPr="000D7659">
        <w:t xml:space="preserve">Basis of estimates</w:t>
      </w:r>
    </w:p>
    <w:p w:rsidR="0064587B" w:rsidRDefault="0064587B" w:rsidP="0064587B">
      <w:pPr>
        <w:pStyle w:val="Comments"/>
      </w:pPr>
      <w:r w:rsidRPr="00842903">
        <w:t xml:space="preserve">[Learn more about Basis of estimates. ]</w:t>
      </w:r>
      <w:r>
        <w:t xml:space="preserve"/>
      </w:r>
      <w:hyperlink r:id="rId8" w:tooltip="Base das estimativas" w:history="1">
        <w:r w:rsidRPr="0064587B">
          <w:rPr>
            <w:rStyle w:val="Hyperlink"/>
          </w:rPr>
          <w:t/>
        </w:r>
      </w:hyperlink>
      <w:r w:rsidR="00BA1A9E">
        <w:t/>
      </w:r>
    </w:p>
    <w:p w:rsidR="000D7659" w:rsidRDefault="000D7659" w:rsidP="003D377B"/>
    <w:p w:rsidR="000D7659" w:rsidRDefault="000D7659" w:rsidP="003D377B"/>
    <w:p w:rsidR="00CD5396" w:rsidRDefault="00CD5396" w:rsidP="003D377B"/>
    <w:p w:rsidR="000D7659" w:rsidRDefault="000D7659" w:rsidP="00611640">
      <w:pPr>
        <w:pStyle w:val="Heading1"/>
      </w:pPr>
      <w:r w:rsidRPr="000D7659">
        <w:t xml:space="preserve">Cost estimates for activities and resources</w:t>
      </w:r>
      <w:r w:rsidR="0064587B">
        <w:t xml:space="preserve"/>
      </w:r>
    </w:p>
    <w:p w:rsidR="0064587B" w:rsidRDefault="0064587B" w:rsidP="0064587B">
      <w:pPr>
        <w:pStyle w:val="Comments"/>
      </w:pPr>
      <w:r w:rsidRPr="00842903">
        <w:t xml:space="preserve">[Learn more about Activity cost estimates. ]</w:t>
      </w:r>
      <w:r>
        <w:t xml:space="preserve"/>
      </w:r>
      <w:hyperlink r:id="rId9" w:tooltip="Estimativas de custos das atividades" w:history="1">
        <w:r w:rsidRPr="00F96AD2">
          <w:rPr>
            <w:rStyle w:val="Hyperlink"/>
          </w:rPr>
          <w:t/>
        </w:r>
      </w:hyperlink>
      <w:r w:rsidR="00BA1A9E">
        <w:t/>
      </w:r>
    </w:p>
    <w:p w:rsidR="008843C9" w:rsidRDefault="008843C9" w:rsidP="003D377B"/>
    <w:p w:rsidR="000D7659" w:rsidRDefault="000D7659" w:rsidP="003D377B"/>
    <w:p w:rsidR="000D7659" w:rsidRDefault="000D7659" w:rsidP="003D377B"/>
    <w:p w:rsidR="008843C9" w:rsidRDefault="00034E7B" w:rsidP="00611640">
      <w:pPr>
        <w:pStyle w:val="Heading1"/>
      </w:pPr>
      <w:r w:rsidRPr="00034E7B">
        <w:t xml:space="preserve">Cost baseline</w:t>
      </w:r>
      <w:r w:rsidR="0064587B">
        <w:t/>
      </w:r>
      <w:r w:rsidRPr="00034E7B">
        <w:t xml:space="preserve"/>
      </w:r>
    </w:p>
    <w:p w:rsidR="0064587B" w:rsidRDefault="0064587B" w:rsidP="0064587B">
      <w:pPr>
        <w:pStyle w:val="Comments"/>
      </w:pPr>
      <w:r w:rsidRPr="00842903">
        <w:t xml:space="preserve">[Learn more about Cost baseline. ]</w:t>
      </w:r>
      <w:r>
        <w:t xml:space="preserve"/>
      </w:r>
      <w:hyperlink r:id="rId10" w:tooltip="Linha de base dos custos" w:history="1">
        <w:r w:rsidRPr="00F96AD2">
          <w:rPr>
            <w:rStyle w:val="Hyperlink"/>
          </w:rPr>
          <w:t/>
        </w:r>
      </w:hyperlink>
      <w:r w:rsidR="00BA1A9E">
        <w:t/>
      </w:r>
    </w:p>
    <w:p w:rsidR="00034E7B" w:rsidRDefault="00034E7B" w:rsidP="003D377B"/>
    <w:p w:rsidR="00CD5396" w:rsidRDefault="00CD5396" w:rsidP="003D377B"/>
    <w:p w:rsidR="008843C9" w:rsidRDefault="008843C9" w:rsidP="003D377B"/>
    <w:p w:rsidR="008843C9" w:rsidRDefault="00034E7B" w:rsidP="00611640">
      <w:pPr>
        <w:pStyle w:val="Heading1"/>
      </w:pPr>
      <w:r w:rsidRPr="00034E7B">
        <w:t xml:space="preserve">Project funding requirements</w:t>
      </w:r>
    </w:p>
    <w:p w:rsidR="0064587B" w:rsidRDefault="0064587B" w:rsidP="0064587B">
      <w:pPr>
        <w:pStyle w:val="Comments"/>
      </w:pPr>
      <w:r w:rsidRPr="00842903">
        <w:t xml:space="preserve">[Learn more about Project funding requirements. ]</w:t>
      </w:r>
      <w:r>
        <w:t xml:space="preserve"/>
      </w:r>
      <w:hyperlink r:id="rId11" w:tooltip="Requisitos de recursos financeiros do projeto" w:history="1">
        <w:r w:rsidRPr="00F96AD2">
          <w:rPr>
            <w:rStyle w:val="Hyperlink"/>
          </w:rPr>
          <w:t/>
        </w:r>
      </w:hyperlink>
      <w:r w:rsidR="00BA1A9E">
        <w:t/>
      </w:r>
    </w:p>
    <w:p w:rsidR="008843C9" w:rsidRDefault="008843C9" w:rsidP="003D377B"/>
    <w:p w:rsidR="008843C9" w:rsidRDefault="008843C9" w:rsidP="003D377B"/>
    <w:p w:rsidR="00CD5396" w:rsidRDefault="00CD5396" w:rsidP="003D377B"/>
    <w:p w:rsidR="008843C9" w:rsidRDefault="00034E7B" w:rsidP="00611640">
      <w:pPr>
        <w:pStyle w:val="Heading1"/>
      </w:pPr>
      <w:r>
        <w:t xml:space="preserve">Project cash flow</w:t>
      </w:r>
      <w:r w:rsidR="000D7659">
        <w:t/>
      </w:r>
      <w:r>
        <w:t/>
      </w:r>
    </w:p>
    <w:p w:rsidR="00034E7B" w:rsidRDefault="00034E7B" w:rsidP="003D377B"/>
    <w:p w:rsidR="008843C9" w:rsidRDefault="008843C9" w:rsidP="003D377B"/>
    <w:p w:rsidR="008843C9" w:rsidRDefault="008843C9" w:rsidP="003D377B"/>
    <w:p w:rsidR="008843C9" w:rsidRDefault="008843C9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 xml:space="preserve">Approvals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 xml:space="preserve">Participant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 xml:space="preserve">Signature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 xml:space="preserve">Date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 w:rsidRPr="00CE3355">
              <w:t xml:space="preserve">Project Sponsor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>
              <w:t xml:space="preserve">Project Manager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</w:tbl>
    <w:p w:rsidR="008843C9" w:rsidRDefault="008843C9" w:rsidP="008843C9"/>
    <w:p w:rsidR="008843C9" w:rsidRDefault="008843C9" w:rsidP="003D377B"/>
    <w:sectPr w:rsidR="008843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352" w:rsidRDefault="00552352" w:rsidP="005E1593">
      <w:r>
        <w:separator/>
      </w:r>
    </w:p>
  </w:endnote>
  <w:endnote w:type="continuationSeparator" w:id="0">
    <w:p w:rsidR="00552352" w:rsidRDefault="00552352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2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40"/>
      <w:gridCol w:w="5302"/>
    </w:tblGrid>
    <w:tr w:rsidR="006419CA" w:rsidRPr="006419CA" w:rsidTr="000E4B66">
      <w:trPr>
        <w:jc w:val="center"/>
      </w:trPr>
      <w:tc>
        <w:tcPr>
          <w:tcW w:w="2740" w:type="dxa"/>
          <w:vAlign w:val="center"/>
        </w:tcPr>
        <w:p w:rsidR="006419CA" w:rsidRPr="006419CA" w:rsidRDefault="006419CA" w:rsidP="000E4B66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3B64D5">
            <w:rPr>
              <w:noProof/>
              <w:color w:val="244061" w:themeColor="accent1" w:themeShade="80"/>
            </w:rPr>
            <w:t xml:space="preserve">Project Budget.docx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6419CA" w:rsidRPr="006419CA" w:rsidRDefault="006419CA" w:rsidP="000E4B66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Page 1 of 1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9B3E41">
            <w:rPr>
              <w:noProof/>
              <w:color w:val="244061" w:themeColor="accent1" w:themeShade="80"/>
            </w:rPr>
            <w:t/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/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9B3E41">
            <w:rPr>
              <w:noProof/>
              <w:color w:val="244061" w:themeColor="accent1" w:themeShade="80"/>
            </w:rPr>
            <w:t/>
          </w:r>
          <w:r w:rsidRPr="006419CA">
            <w:rPr>
              <w:color w:val="244061" w:themeColor="accent1" w:themeShade="80"/>
            </w:rPr>
            <w:fldChar w:fldCharType="end"/>
          </w:r>
        </w:p>
      </w:tc>
    </w:tr>
    <w:tr w:rsidR="000E4B66" w:rsidRPr="006419CA" w:rsidTr="000E4B66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315623574"/>
          <w:placeholder>
            <w:docPart w:val="45C91E41945D45B1BB140754E1A12F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740" w:type="dxa"/>
              <w:vAlign w:val="center"/>
            </w:tcPr>
            <w:p w:rsidR="000E4B66" w:rsidRPr="006419CA" w:rsidRDefault="000E4B66" w:rsidP="00637831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 xml:space="preserve">Project Together</w:t>
              </w:r>
            </w:p>
          </w:tc>
        </w:sdtContent>
      </w:sdt>
      <w:tc>
        <w:tcPr>
          <w:tcW w:w="5302" w:type="dxa"/>
          <w:vAlign w:val="center"/>
        </w:tcPr>
        <w:p w:rsidR="000E4B66" w:rsidRPr="006419CA" w:rsidRDefault="00552352" w:rsidP="00637831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hyperlink r:id="rId1" w:history="1">
            <w:r w:rsidR="000E4B66">
              <w:rPr>
                <w:rStyle w:val="Hyperlink"/>
              </w:rPr>
              <w:t xml:space="preserve">https://projectmanagement.com.br</w:t>
            </w:r>
          </w:hyperlink>
        </w:p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352" w:rsidRDefault="00552352" w:rsidP="005E1593">
      <w:r>
        <w:separator/>
      </w:r>
    </w:p>
  </w:footnote>
  <w:footnote w:type="continuationSeparator" w:id="0">
    <w:p w:rsidR="00552352" w:rsidRDefault="00552352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0E4B66" w:rsidRPr="00AD691F" w:rsidTr="000E4B66">
      <w:trPr>
        <w:trHeight w:val="567"/>
        <w:jc w:val="center"/>
      </w:trPr>
      <w:tc>
        <w:tcPr>
          <w:tcW w:w="6492" w:type="dxa"/>
          <w:vAlign w:val="center"/>
        </w:tcPr>
        <w:p w:rsidR="000E4B66" w:rsidRPr="000704DD" w:rsidRDefault="000E4B66" w:rsidP="005E1593">
          <w:pPr>
            <w:pStyle w:val="Header"/>
            <w:rPr>
              <w:sz w:val="22"/>
            </w:rPr>
          </w:pPr>
          <w:r w:rsidRPr="000704DD">
            <w:fldChar w:fldCharType="begin"/>
          </w:r>
          <w:r w:rsidRPr="000704DD">
            <w:rPr>
              <w:sz w:val="22"/>
            </w:rPr>
            <w:instrText xml:space="preserve"> TITLE   \* MERGEFORMAT </w:instrText>
          </w:r>
          <w:r w:rsidRPr="000704DD">
            <w:fldChar w:fldCharType="separate"/>
          </w:r>
          <w:r w:rsidRPr="000704DD">
            <w:rPr>
              <w:sz w:val="22"/>
            </w:rPr>
            <w:t xml:space="preserve">Project Budget</w:t>
          </w:r>
          <w:r w:rsidRPr="000704DD">
            <w:fldChar w:fldCharType="end"/>
          </w:r>
        </w:p>
      </w:tc>
      <w:tc>
        <w:tcPr>
          <w:tcW w:w="1956" w:type="dxa"/>
          <w:vMerge w:val="restart"/>
          <w:vAlign w:val="center"/>
        </w:tcPr>
        <w:p w:rsidR="000E4B66" w:rsidRPr="00AD691F" w:rsidRDefault="009B3E41" w:rsidP="002D679E">
          <w:pPr>
            <w:pStyle w:val="Descrio"/>
            <w:jc w:val="center"/>
          </w:pPr>
          <w:r w:rsidRPr="008C54BA">
            <w:rPr>
              <w:noProof/>
              <w:lang w:val="pt-BR"/>
            </w:rPr>
            <w:drawing>
              <wp:inline distT="0" distB="0" distL="0" distR="0" wp14:anchorId="7B2D4899" wp14:editId="1346FDCF">
                <wp:extent cx="1000162" cy="468000"/>
                <wp:effectExtent l="0" t="0" r="9525" b="8255"/>
                <wp:docPr id="3" name="Picture 3" descr="C:\Users\eduar\Google Drive\PMO do Edu\Portfolio de Projetos\Marketing Digital\Vilmar\logopmo-medio.png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 descr="C:\Users\eduar\Google Drive\PMO do Edu\Portfolio de Projetos\Marketing Digital\Vilmar\logopmo-medi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62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  <w:tr w:rsidR="000E4B66" w:rsidRPr="00A10908" w:rsidTr="000E4B66">
      <w:trPr>
        <w:trHeight w:val="567"/>
        <w:jc w:val="center"/>
      </w:trPr>
      <w:tc>
        <w:tcPr>
          <w:tcW w:w="6492" w:type="dxa"/>
          <w:vAlign w:val="center"/>
        </w:tcPr>
        <w:p w:rsidR="000E4B66" w:rsidRPr="000704DD" w:rsidRDefault="000E4B66" w:rsidP="002D679E">
          <w:pPr>
            <w:pStyle w:val="Header"/>
            <w:rPr>
              <w:sz w:val="22"/>
            </w:rPr>
          </w:pPr>
          <w:r w:rsidRPr="000704DD">
            <w:fldChar w:fldCharType="begin"/>
          </w:r>
          <w:r w:rsidRPr="000704DD">
            <w:rPr>
              <w:sz w:val="22"/>
            </w:rPr>
            <w:instrText xml:space="preserve"> SUBJECT   \* MERGEFORMAT </w:instrText>
          </w:r>
          <w:r w:rsidRPr="000704DD">
            <w:fldChar w:fldCharType="separate"/>
          </w:r>
          <w:r w:rsidRPr="000704DD">
            <w:rPr>
              <w:sz w:val="22"/>
            </w:rPr>
            <w:t xml:space="preserve">Project Name</w:t>
          </w:r>
          <w:r w:rsidRPr="000704DD">
            <w:fldChar w:fldCharType="end"/>
          </w:r>
        </w:p>
      </w:tc>
      <w:tc>
        <w:tcPr>
          <w:tcW w:w="1956" w:type="dxa"/>
          <w:vMerge/>
          <w:vAlign w:val="center"/>
        </w:tcPr>
        <w:p w:rsidR="000E4B66" w:rsidRPr="00A10908" w:rsidRDefault="000E4B66" w:rsidP="002D679E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B1CCF"/>
    <w:multiLevelType w:val="multilevel"/>
    <w:tmpl w:val="F02C8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7B"/>
    <w:rsid w:val="00034E7B"/>
    <w:rsid w:val="000577E7"/>
    <w:rsid w:val="000704DD"/>
    <w:rsid w:val="000D7659"/>
    <w:rsid w:val="000E2853"/>
    <w:rsid w:val="000E4B66"/>
    <w:rsid w:val="001773D1"/>
    <w:rsid w:val="00190B71"/>
    <w:rsid w:val="001D497F"/>
    <w:rsid w:val="001F3D30"/>
    <w:rsid w:val="00274187"/>
    <w:rsid w:val="002A2876"/>
    <w:rsid w:val="00331443"/>
    <w:rsid w:val="00341B09"/>
    <w:rsid w:val="0034544C"/>
    <w:rsid w:val="003B64D5"/>
    <w:rsid w:val="003D377B"/>
    <w:rsid w:val="0042609D"/>
    <w:rsid w:val="004B2855"/>
    <w:rsid w:val="004B60F1"/>
    <w:rsid w:val="005165BF"/>
    <w:rsid w:val="00552352"/>
    <w:rsid w:val="005546E1"/>
    <w:rsid w:val="0055540E"/>
    <w:rsid w:val="005E1593"/>
    <w:rsid w:val="005F487B"/>
    <w:rsid w:val="00603ACD"/>
    <w:rsid w:val="00611640"/>
    <w:rsid w:val="006419CA"/>
    <w:rsid w:val="0064587B"/>
    <w:rsid w:val="00663704"/>
    <w:rsid w:val="00690B12"/>
    <w:rsid w:val="006A233C"/>
    <w:rsid w:val="00743E89"/>
    <w:rsid w:val="007A054B"/>
    <w:rsid w:val="00842903"/>
    <w:rsid w:val="00871E89"/>
    <w:rsid w:val="008843C9"/>
    <w:rsid w:val="008948B7"/>
    <w:rsid w:val="008A1557"/>
    <w:rsid w:val="008B6FBA"/>
    <w:rsid w:val="00964C4E"/>
    <w:rsid w:val="00980543"/>
    <w:rsid w:val="009B3E41"/>
    <w:rsid w:val="009E7715"/>
    <w:rsid w:val="00AE1992"/>
    <w:rsid w:val="00AF15FC"/>
    <w:rsid w:val="00B04ECA"/>
    <w:rsid w:val="00B37F64"/>
    <w:rsid w:val="00BA1A9E"/>
    <w:rsid w:val="00C52528"/>
    <w:rsid w:val="00CB7149"/>
    <w:rsid w:val="00CC114B"/>
    <w:rsid w:val="00CD5396"/>
    <w:rsid w:val="00CE2B3B"/>
    <w:rsid w:val="00D37957"/>
    <w:rsid w:val="00E34C15"/>
    <w:rsid w:val="00FB5A09"/>
    <w:rsid w:val="00FC2077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82ACEB-B814-49ED-AEFA-B53C3BEB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4DD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640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546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11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46E1"/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character" w:styleId="Hyperlink">
    <w:name w:val="Hyperlink"/>
    <w:basedOn w:val="DefaultParagraphFont"/>
    <w:uiPriority w:val="99"/>
    <w:unhideWhenUsed/>
    <w:rsid w:val="000E4B66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E4B66"/>
    <w:rPr>
      <w:color w:val="808080"/>
    </w:rPr>
  </w:style>
  <w:style w:type="paragraph" w:customStyle="1" w:styleId="Comments">
    <w:name w:val="Comments"/>
    <w:basedOn w:val="Descrio"/>
    <w:link w:val="CommentsChar"/>
    <w:qFormat/>
    <w:rsid w:val="000704DD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0704DD"/>
    <w:rPr>
      <w:rFonts w:eastAsia="Times" w:cs="Times New Roman"/>
      <w:sz w:val="16"/>
      <w:szCs w:val="20"/>
      <w:lang w:eastAsia="pt-BR"/>
    </w:rPr>
  </w:style>
  <w:style w:type="paragraph" w:customStyle="1" w:styleId="Verses">
    <w:name w:val="Versões"/>
    <w:link w:val="VersesChar"/>
    <w:qFormat/>
    <w:rsid w:val="000704DD"/>
    <w:pPr>
      <w:spacing w:after="0" w:line="240" w:lineRule="auto"/>
      <w:jc w:val="center"/>
    </w:pPr>
    <w:rPr>
      <w:rFonts w:ascii="Calibri" w:hAnsi="Calibri"/>
    </w:rPr>
  </w:style>
  <w:style w:type="character" w:customStyle="1" w:styleId="VersesChar">
    <w:name w:val="Versões Char"/>
    <w:basedOn w:val="DefaultParagraphFont"/>
    <w:link w:val="Verses"/>
    <w:rsid w:val="000704DD"/>
    <w:rPr>
      <w:rFonts w:ascii="Calibri" w:hAnsi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6458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ritoriodeprojetos.com.br/base-das-estimativa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critoriodeprojetos.com.br/determinar-o-orcamento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critoriodeprojetos.com.br/requisitos-de-recursos-financeiros-do-projeto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escritoriodeprojetos.com.br/linha-de-base-dos-custos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s://escritoriodeprojetos.com.br/estimativas-de-custos-das-atividades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scritoriodeprojetos.com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ardo\Dropbox\Escritorio%20de%20Projetos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C91E41945D45B1BB140754E1A12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9E8AA5-D863-4257-89C5-1D4730B7ADF8}"/>
      </w:docPartPr>
      <w:docPartBody>
        <w:p w:rsidR="00A4142F" w:rsidRDefault="00516007">
          <w:r w:rsidRPr="00D54DEE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07"/>
    <w:rsid w:val="005028E9"/>
    <w:rsid w:val="00516007"/>
    <w:rsid w:val="00844566"/>
    <w:rsid w:val="00A4142F"/>
    <w:rsid w:val="00B30BEC"/>
    <w:rsid w:val="00C92A4B"/>
    <w:rsid w:val="00E338C8"/>
    <w:rsid w:val="00F7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600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20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Orçamento do projeto</vt:lpstr>
    </vt:vector>
  </TitlesOfParts>
  <Company>PMO Escritório de Projetos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Orçamento do projeto</dc:title>
  <dc:subject>Nome do Projeto</dc:subject>
  <dc:creator>Eduardo Montes</dc:creator>
  <cp:keywords>Template Gerenciamento de Projetos</cp:keywords>
  <dc:description>http://escritoriodeprojetos.com.br</dc:description>
  <cp:lastModifiedBy>Eduardo Montes</cp:lastModifiedBy>
  <cp:revision>13</cp:revision>
  <dcterms:created xsi:type="dcterms:W3CDTF">2013-12-02T12:03:00Z</dcterms:created>
  <dcterms:modified xsi:type="dcterms:W3CDTF">2021-07-02T18:22:00Z</dcterms:modified>
</cp:coreProperties>
</file>